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582C6" w14:textId="7F69973D" w:rsidR="006E5D65" w:rsidRDefault="00CD6897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0D16B5">
        <w:rPr>
          <w:rFonts w:ascii="Corbel" w:hAnsi="Corbel"/>
          <w:bCs/>
          <w:i/>
        </w:rPr>
        <w:t>Załącznik nr 1.5 do Zarządzenia Rektora UR nr 61/2025</w:t>
      </w:r>
    </w:p>
    <w:p w14:paraId="34AD9C97" w14:textId="77777777" w:rsidR="000D16B5" w:rsidRPr="00E960BB" w:rsidRDefault="000D16B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2886CB2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74F8145" w14:textId="4F84932B" w:rsidR="00445970" w:rsidRPr="00EA4832" w:rsidRDefault="0071620A" w:rsidP="00395BA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D66098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D66098">
        <w:rPr>
          <w:rFonts w:ascii="Corbel" w:hAnsi="Corbel"/>
          <w:smallCaps/>
          <w:sz w:val="24"/>
          <w:szCs w:val="24"/>
        </w:rPr>
        <w:t xml:space="preserve"> </w:t>
      </w:r>
      <w:r w:rsidR="00982ECE">
        <w:rPr>
          <w:rFonts w:ascii="Corbel" w:hAnsi="Corbel"/>
          <w:i/>
          <w:smallCaps/>
          <w:sz w:val="24"/>
          <w:szCs w:val="24"/>
        </w:rPr>
        <w:t>202</w:t>
      </w:r>
      <w:r w:rsidR="00D67FC1">
        <w:rPr>
          <w:rFonts w:ascii="Corbel" w:hAnsi="Corbel"/>
          <w:i/>
          <w:smallCaps/>
          <w:sz w:val="24"/>
          <w:szCs w:val="24"/>
        </w:rPr>
        <w:t>5</w:t>
      </w:r>
      <w:r w:rsidR="00982ECE">
        <w:rPr>
          <w:rFonts w:ascii="Corbel" w:hAnsi="Corbel"/>
          <w:i/>
          <w:smallCaps/>
          <w:sz w:val="24"/>
          <w:szCs w:val="24"/>
        </w:rPr>
        <w:t>-202</w:t>
      </w:r>
      <w:r w:rsidR="00D67FC1">
        <w:rPr>
          <w:rFonts w:ascii="Corbel" w:hAnsi="Corbel"/>
          <w:i/>
          <w:smallCaps/>
          <w:sz w:val="24"/>
          <w:szCs w:val="24"/>
        </w:rPr>
        <w:t>8</w:t>
      </w:r>
      <w:r w:rsidR="00982ECE">
        <w:rPr>
          <w:rFonts w:ascii="Corbel" w:hAnsi="Corbel"/>
          <w:i/>
          <w:smallCaps/>
          <w:sz w:val="24"/>
          <w:szCs w:val="24"/>
        </w:rPr>
        <w:br/>
      </w:r>
      <w:r w:rsidR="00445970">
        <w:rPr>
          <w:rFonts w:ascii="Corbel" w:hAnsi="Corbel"/>
          <w:sz w:val="20"/>
          <w:szCs w:val="20"/>
        </w:rPr>
        <w:t xml:space="preserve">Rok akademicki   </w:t>
      </w:r>
      <w:r w:rsidR="00D66098">
        <w:rPr>
          <w:rFonts w:ascii="Corbel" w:hAnsi="Corbel"/>
          <w:sz w:val="20"/>
          <w:szCs w:val="20"/>
        </w:rPr>
        <w:t>20</w:t>
      </w:r>
      <w:r w:rsidR="00B45918">
        <w:rPr>
          <w:rFonts w:ascii="Corbel" w:hAnsi="Corbel"/>
          <w:sz w:val="20"/>
          <w:szCs w:val="20"/>
        </w:rPr>
        <w:t>2</w:t>
      </w:r>
      <w:r w:rsidR="00D67FC1">
        <w:rPr>
          <w:rFonts w:ascii="Corbel" w:hAnsi="Corbel"/>
          <w:sz w:val="20"/>
          <w:szCs w:val="20"/>
        </w:rPr>
        <w:t>6</w:t>
      </w:r>
      <w:r w:rsidR="00D66098">
        <w:rPr>
          <w:rFonts w:ascii="Corbel" w:hAnsi="Corbel"/>
          <w:sz w:val="20"/>
          <w:szCs w:val="20"/>
        </w:rPr>
        <w:t>/202</w:t>
      </w:r>
      <w:r w:rsidR="00D67FC1">
        <w:rPr>
          <w:rFonts w:ascii="Corbel" w:hAnsi="Corbel"/>
          <w:sz w:val="20"/>
          <w:szCs w:val="20"/>
        </w:rPr>
        <w:t>7</w:t>
      </w:r>
    </w:p>
    <w:p w14:paraId="301F019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08DE42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A3D0897" w14:textId="77777777" w:rsidTr="00D67FC1">
        <w:tc>
          <w:tcPr>
            <w:tcW w:w="2694" w:type="dxa"/>
            <w:vAlign w:val="center"/>
          </w:tcPr>
          <w:p w14:paraId="4E76E9F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2FA5FE1" w14:textId="77777777" w:rsidR="0085747A" w:rsidRPr="009C54AE" w:rsidRDefault="00F61A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61A73">
              <w:rPr>
                <w:rFonts w:ascii="Corbel" w:hAnsi="Corbel"/>
                <w:b w:val="0"/>
                <w:sz w:val="24"/>
                <w:szCs w:val="24"/>
              </w:rPr>
              <w:t>Komunikacja w biznesie</w:t>
            </w:r>
          </w:p>
        </w:tc>
      </w:tr>
      <w:tr w:rsidR="0085747A" w:rsidRPr="009C54AE" w14:paraId="67BC220C" w14:textId="77777777" w:rsidTr="00D67FC1">
        <w:tc>
          <w:tcPr>
            <w:tcW w:w="2694" w:type="dxa"/>
            <w:vAlign w:val="center"/>
          </w:tcPr>
          <w:p w14:paraId="327F582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A64CA92" w14:textId="77777777" w:rsidR="0085747A" w:rsidRPr="009C54AE" w:rsidRDefault="008F6B7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E/I/EUB/C-1.6b</w:t>
            </w:r>
          </w:p>
        </w:tc>
      </w:tr>
      <w:tr w:rsidR="00D67FC1" w:rsidRPr="009C54AE" w14:paraId="106E31FD" w14:textId="77777777" w:rsidTr="00D67FC1">
        <w:tc>
          <w:tcPr>
            <w:tcW w:w="2694" w:type="dxa"/>
            <w:vAlign w:val="center"/>
          </w:tcPr>
          <w:p w14:paraId="37730C7D" w14:textId="77777777" w:rsidR="00D67FC1" w:rsidRPr="009C54AE" w:rsidRDefault="00D67FC1" w:rsidP="00D67FC1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53B2E0FD" w14:textId="3BDFE5D7" w:rsidR="00D67FC1" w:rsidRPr="009C54AE" w:rsidRDefault="00D67FC1" w:rsidP="00D67F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D3C52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D67FC1" w:rsidRPr="009C54AE" w14:paraId="1E2574F4" w14:textId="77777777" w:rsidTr="00D67FC1">
        <w:tc>
          <w:tcPr>
            <w:tcW w:w="2694" w:type="dxa"/>
            <w:vAlign w:val="center"/>
          </w:tcPr>
          <w:p w14:paraId="6E8075D9" w14:textId="77777777" w:rsidR="00D67FC1" w:rsidRPr="009C54AE" w:rsidRDefault="00D67FC1" w:rsidP="00D67FC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5135F5D9" w14:textId="5456D692" w:rsidR="00D67FC1" w:rsidRPr="00393621" w:rsidRDefault="00D67FC1" w:rsidP="00D67F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D3C52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3313738C" w14:textId="77777777" w:rsidTr="00D67FC1">
        <w:tc>
          <w:tcPr>
            <w:tcW w:w="2694" w:type="dxa"/>
            <w:vAlign w:val="center"/>
          </w:tcPr>
          <w:p w14:paraId="1E0476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C401FDF" w14:textId="77777777" w:rsidR="0085747A" w:rsidRPr="009C54AE" w:rsidRDefault="00D660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66098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4A964BE8" w14:textId="77777777" w:rsidTr="00D67FC1">
        <w:tc>
          <w:tcPr>
            <w:tcW w:w="2694" w:type="dxa"/>
            <w:vAlign w:val="center"/>
          </w:tcPr>
          <w:p w14:paraId="0C448AEB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C9210AB" w14:textId="480BEFC2" w:rsidR="0085747A" w:rsidRPr="009C54AE" w:rsidRDefault="00666D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393621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086702AF" w14:textId="77777777" w:rsidTr="00D67FC1">
        <w:tc>
          <w:tcPr>
            <w:tcW w:w="2694" w:type="dxa"/>
            <w:vAlign w:val="center"/>
          </w:tcPr>
          <w:p w14:paraId="02EAF0A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A1FFE2F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629D47E" w14:textId="77777777" w:rsidTr="00D67FC1">
        <w:tc>
          <w:tcPr>
            <w:tcW w:w="2694" w:type="dxa"/>
            <w:vAlign w:val="center"/>
          </w:tcPr>
          <w:p w14:paraId="72DEA11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1D7FDA0" w14:textId="22BF4158" w:rsidR="0085747A" w:rsidRPr="009C54AE" w:rsidRDefault="00393621" w:rsidP="00D660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5FCE442B" w14:textId="77777777" w:rsidTr="00D67FC1">
        <w:tc>
          <w:tcPr>
            <w:tcW w:w="2694" w:type="dxa"/>
            <w:vAlign w:val="center"/>
          </w:tcPr>
          <w:p w14:paraId="7DC9B8C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EC3277A" w14:textId="790DED56" w:rsidR="0085747A" w:rsidRPr="009C54AE" w:rsidRDefault="00D66098" w:rsidP="003546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66098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393621">
              <w:rPr>
                <w:rFonts w:ascii="Corbel" w:hAnsi="Corbel"/>
                <w:b w:val="0"/>
                <w:sz w:val="24"/>
                <w:szCs w:val="24"/>
              </w:rPr>
              <w:t>/4</w:t>
            </w:r>
          </w:p>
        </w:tc>
      </w:tr>
      <w:tr w:rsidR="0085747A" w:rsidRPr="009C54AE" w14:paraId="5A822D11" w14:textId="77777777" w:rsidTr="00D67FC1">
        <w:tc>
          <w:tcPr>
            <w:tcW w:w="2694" w:type="dxa"/>
            <w:vAlign w:val="center"/>
          </w:tcPr>
          <w:p w14:paraId="0719FF1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B5BC430" w14:textId="3C1CB154" w:rsidR="0085747A" w:rsidRPr="009C54AE" w:rsidRDefault="0017512A" w:rsidP="00D660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393621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9C54AE" w14:paraId="363CCEB7" w14:textId="77777777" w:rsidTr="00D67FC1">
        <w:tc>
          <w:tcPr>
            <w:tcW w:w="2694" w:type="dxa"/>
            <w:vAlign w:val="center"/>
          </w:tcPr>
          <w:p w14:paraId="4F07D7E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AF2232F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36BEA89" w14:textId="77777777" w:rsidTr="00D67FC1">
        <w:tc>
          <w:tcPr>
            <w:tcW w:w="2694" w:type="dxa"/>
            <w:vAlign w:val="center"/>
          </w:tcPr>
          <w:p w14:paraId="55D31A1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E9C0B58" w14:textId="77777777" w:rsidR="0085747A" w:rsidRPr="009C54AE" w:rsidRDefault="00D660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Grzegorz Hajduk, prof. UR</w:t>
            </w:r>
          </w:p>
        </w:tc>
      </w:tr>
      <w:tr w:rsidR="0085747A" w:rsidRPr="009C54AE" w14:paraId="70598DB9" w14:textId="77777777" w:rsidTr="00D67FC1">
        <w:tc>
          <w:tcPr>
            <w:tcW w:w="2694" w:type="dxa"/>
            <w:vAlign w:val="center"/>
          </w:tcPr>
          <w:p w14:paraId="3E11731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E7A2E93" w14:textId="77777777" w:rsidR="0085747A" w:rsidRPr="009C54AE" w:rsidRDefault="00D660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Grzegorz Hajduk, prof. UR</w:t>
            </w:r>
          </w:p>
        </w:tc>
      </w:tr>
    </w:tbl>
    <w:p w14:paraId="369EE79F" w14:textId="524D93EF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393621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356B5ED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08E4C5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629B7B0F" w14:textId="77777777" w:rsidTr="140293A9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A090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20390EC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B9B0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8427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A11D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C2E3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DEA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E5FC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CDDC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4497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3734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3689CF8" w14:textId="77777777" w:rsidTr="140293A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D4BB" w14:textId="471D9151" w:rsidR="00015B8F" w:rsidRPr="009C54AE" w:rsidRDefault="0039362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9BB1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B1AD4" w14:textId="446793C2" w:rsidR="00015B8F" w:rsidRPr="009C54AE" w:rsidRDefault="140293A9" w:rsidP="140293A9">
            <w:pPr>
              <w:pStyle w:val="centralniewrubryce"/>
              <w:spacing w:before="0" w:after="0"/>
            </w:pPr>
            <w:r w:rsidRPr="140293A9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10DB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7B8A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186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97F7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AB8D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D39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B6759" w14:textId="77777777" w:rsidR="00015B8F" w:rsidRPr="009C54AE" w:rsidRDefault="0062105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F5AB58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5F3CBC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4DE2854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B328C77" w14:textId="77777777" w:rsidR="00D216E0" w:rsidRDefault="00D216E0" w:rsidP="00D216E0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r>
        <w:rPr>
          <w:rStyle w:val="normaltextrun"/>
          <w:rFonts w:ascii="Wingdings" w:eastAsia="Wingdings" w:hAnsi="Wingdings" w:cs="Wingdings"/>
        </w:rPr>
        <w:t></w:t>
      </w:r>
      <w:r>
        <w:rPr>
          <w:rStyle w:val="normaltextrun"/>
          <w:rFonts w:ascii="Corbel" w:hAnsi="Corbel" w:cs="Segoe UI"/>
        </w:rPr>
        <w:t> </w:t>
      </w:r>
      <w:r>
        <w:rPr>
          <w:rFonts w:ascii="Corbel" w:hAnsi="Corbel"/>
        </w:rPr>
        <w:t>zajęcia w formie tradycyjnej (lub zdalnie z wykorzystaniem platformy Ms </w:t>
      </w:r>
      <w:r>
        <w:rPr>
          <w:rStyle w:val="spellingerror"/>
          <w:rFonts w:ascii="Corbel" w:hAnsi="Corbel"/>
        </w:rPr>
        <w:t>Teams)</w:t>
      </w:r>
      <w:r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04A6327F" w14:textId="77777777" w:rsidR="0085747A" w:rsidRPr="009C54AE" w:rsidRDefault="0085747A" w:rsidP="00D216E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6EBF36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4E571E9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14FDA2E" w14:textId="33FAB6E6" w:rsidR="009C54AE" w:rsidRDefault="009233F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6F71C4B7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948E8C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FE65BC3" w14:textId="77777777" w:rsidTr="00745302">
        <w:tc>
          <w:tcPr>
            <w:tcW w:w="9670" w:type="dxa"/>
          </w:tcPr>
          <w:p w14:paraId="302D9628" w14:textId="77777777" w:rsidR="0085747A" w:rsidRPr="009C54AE" w:rsidRDefault="003546AF" w:rsidP="0062105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546A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być zaznajomiony z teorią psychologii, zarządzania i marketingu na poziomie podstawowym.</w:t>
            </w:r>
          </w:p>
        </w:tc>
      </w:tr>
    </w:tbl>
    <w:p w14:paraId="235B42E0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F214896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</w:t>
      </w:r>
      <w:r w:rsidR="00D66098">
        <w:rPr>
          <w:rFonts w:ascii="Corbel" w:hAnsi="Corbel"/>
          <w:szCs w:val="24"/>
        </w:rPr>
        <w:t>p</w:t>
      </w:r>
      <w:r w:rsidR="0085747A" w:rsidRPr="00C05F44">
        <w:rPr>
          <w:rFonts w:ascii="Corbel" w:hAnsi="Corbel"/>
          <w:szCs w:val="24"/>
        </w:rPr>
        <w:t xml:space="preserve">rogramowe i stosowane metody </w:t>
      </w:r>
      <w:r w:rsidR="00D66098">
        <w:rPr>
          <w:rFonts w:ascii="Corbel" w:hAnsi="Corbel"/>
          <w:szCs w:val="24"/>
        </w:rPr>
        <w:t>d</w:t>
      </w:r>
      <w:r w:rsidR="0085747A" w:rsidRPr="00C05F44">
        <w:rPr>
          <w:rFonts w:ascii="Corbel" w:hAnsi="Corbel"/>
          <w:szCs w:val="24"/>
        </w:rPr>
        <w:t>ydaktyczne</w:t>
      </w:r>
    </w:p>
    <w:p w14:paraId="3AEAB20E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8BD9DD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D5C803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F6B72" w:rsidRPr="009C54AE" w14:paraId="78F1BF7B" w14:textId="77777777" w:rsidTr="008F6B72">
        <w:tc>
          <w:tcPr>
            <w:tcW w:w="851" w:type="dxa"/>
            <w:vAlign w:val="center"/>
          </w:tcPr>
          <w:p w14:paraId="60AFB2A4" w14:textId="77777777" w:rsidR="008F6B72" w:rsidRPr="009C54AE" w:rsidRDefault="008F6B72" w:rsidP="003D60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F6536BD" w14:textId="77777777" w:rsidR="008F6B72" w:rsidRPr="002623F7" w:rsidRDefault="008F6B72" w:rsidP="00B1327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C4F45">
              <w:rPr>
                <w:rFonts w:ascii="Corbel" w:hAnsi="Corbel"/>
                <w:b w:val="0"/>
                <w:sz w:val="24"/>
                <w:szCs w:val="24"/>
              </w:rPr>
              <w:t xml:space="preserve">Kształtowanie praktycznych umiejętności posługiwania się metodami masowej i interpersonalnej komunikacji w działalności biznesowej. </w:t>
            </w:r>
          </w:p>
        </w:tc>
      </w:tr>
      <w:tr w:rsidR="008F6B72" w:rsidRPr="009C54AE" w14:paraId="1BCB023E" w14:textId="77777777" w:rsidTr="008F6B72">
        <w:tc>
          <w:tcPr>
            <w:tcW w:w="851" w:type="dxa"/>
            <w:vAlign w:val="center"/>
          </w:tcPr>
          <w:p w14:paraId="6D4BD52E" w14:textId="77777777" w:rsidR="008F6B72" w:rsidRPr="009C54AE" w:rsidRDefault="008F6B72" w:rsidP="003D60D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13E3D86" w14:textId="77777777" w:rsidR="008F6B72" w:rsidRPr="002623F7" w:rsidRDefault="008F6B72" w:rsidP="00B1327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C4F45">
              <w:rPr>
                <w:rFonts w:ascii="Corbel" w:hAnsi="Corbel"/>
                <w:b w:val="0"/>
                <w:sz w:val="24"/>
                <w:szCs w:val="24"/>
              </w:rPr>
              <w:t xml:space="preserve">Wykształcenie umiejętności doboru skutecznych i efektywnych form komunikacji firmy z otoczeniem. </w:t>
            </w:r>
          </w:p>
        </w:tc>
      </w:tr>
      <w:tr w:rsidR="008F6B72" w:rsidRPr="009C54AE" w14:paraId="017A9F9E" w14:textId="77777777" w:rsidTr="008F6B72">
        <w:tc>
          <w:tcPr>
            <w:tcW w:w="851" w:type="dxa"/>
            <w:vAlign w:val="center"/>
          </w:tcPr>
          <w:p w14:paraId="5621BFB7" w14:textId="77777777" w:rsidR="008F6B72" w:rsidRPr="009C54AE" w:rsidRDefault="008F6B72" w:rsidP="003D60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7C4BC59" w14:textId="77777777" w:rsidR="008F6B72" w:rsidRPr="002623F7" w:rsidRDefault="008F6B72" w:rsidP="00B1327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C4F45">
              <w:rPr>
                <w:rFonts w:ascii="Corbel" w:hAnsi="Corbel"/>
                <w:b w:val="0"/>
                <w:sz w:val="24"/>
                <w:szCs w:val="24"/>
              </w:rPr>
              <w:t>Zapoznanie z podstawowymi zasadami przygotowania i prowadzenia wystąpień publicznych oraz stosowania socjotechniki w komunikacji.</w:t>
            </w:r>
          </w:p>
        </w:tc>
      </w:tr>
    </w:tbl>
    <w:p w14:paraId="584A187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D9A2DB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0ED843D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5979"/>
        <w:gridCol w:w="1864"/>
      </w:tblGrid>
      <w:tr w:rsidR="009233F3" w:rsidRPr="009233F3" w14:paraId="4BF549FA" w14:textId="77777777" w:rsidTr="00769A15">
        <w:tc>
          <w:tcPr>
            <w:tcW w:w="1701" w:type="dxa"/>
            <w:vAlign w:val="center"/>
          </w:tcPr>
          <w:p w14:paraId="3F54D56E" w14:textId="77777777" w:rsidR="009233F3" w:rsidRPr="009233F3" w:rsidRDefault="009233F3" w:rsidP="009233F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233F3">
              <w:rPr>
                <w:rFonts w:ascii="Corbel" w:hAnsi="Corbel"/>
                <w:b/>
                <w:sz w:val="24"/>
                <w:szCs w:val="24"/>
              </w:rPr>
              <w:t>EK</w:t>
            </w:r>
            <w:r w:rsidRPr="009233F3">
              <w:rPr>
                <w:rFonts w:ascii="Corbel" w:hAnsi="Corbel"/>
                <w:sz w:val="24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348CA591" w14:textId="77777777" w:rsidR="009233F3" w:rsidRPr="009233F3" w:rsidRDefault="009233F3" w:rsidP="009233F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233F3">
              <w:rPr>
                <w:rFonts w:ascii="Corbel" w:hAnsi="Corbel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12B885E4" w14:textId="77777777" w:rsidR="009233F3" w:rsidRPr="009233F3" w:rsidRDefault="009233F3" w:rsidP="009233F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233F3">
              <w:rPr>
                <w:rFonts w:ascii="Corbel" w:hAnsi="Corbel"/>
                <w:sz w:val="24"/>
                <w:szCs w:val="24"/>
              </w:rPr>
              <w:t xml:space="preserve">Odniesienie do efektów  kierunkowych </w:t>
            </w:r>
            <w:r w:rsidRPr="009233F3">
              <w:rPr>
                <w:rFonts w:ascii="Corbel" w:hAnsi="Corbel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9233F3" w:rsidRPr="009233F3" w14:paraId="4572996E" w14:textId="77777777" w:rsidTr="00769A15">
        <w:tc>
          <w:tcPr>
            <w:tcW w:w="1701" w:type="dxa"/>
          </w:tcPr>
          <w:p w14:paraId="1C23E6F8" w14:textId="77777777" w:rsidR="009233F3" w:rsidRPr="009233F3" w:rsidRDefault="009233F3" w:rsidP="009233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233F3"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6096" w:type="dxa"/>
          </w:tcPr>
          <w:p w14:paraId="28608832" w14:textId="59784378" w:rsidR="009233F3" w:rsidRPr="009233F3" w:rsidRDefault="5E589521" w:rsidP="009233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69A15">
              <w:rPr>
                <w:rFonts w:ascii="Corbel" w:hAnsi="Corbel"/>
                <w:sz w:val="24"/>
                <w:szCs w:val="24"/>
              </w:rPr>
              <w:t>Zna i rozumie istotę procesów integracji i globalizacji w kontekście doskonalenia metod zarządzania</w:t>
            </w:r>
          </w:p>
        </w:tc>
        <w:tc>
          <w:tcPr>
            <w:tcW w:w="1873" w:type="dxa"/>
          </w:tcPr>
          <w:p w14:paraId="31953DDA" w14:textId="5D9E09C2" w:rsidR="009233F3" w:rsidRPr="009233F3" w:rsidRDefault="358F6F9F" w:rsidP="009233F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69A15">
              <w:rPr>
                <w:rFonts w:ascii="Corbel" w:hAnsi="Corbel"/>
                <w:sz w:val="24"/>
                <w:szCs w:val="24"/>
              </w:rPr>
              <w:t>K_W02</w:t>
            </w:r>
          </w:p>
        </w:tc>
      </w:tr>
      <w:tr w:rsidR="009233F3" w:rsidRPr="009233F3" w14:paraId="2D99D011" w14:textId="77777777" w:rsidTr="00769A15">
        <w:tc>
          <w:tcPr>
            <w:tcW w:w="1701" w:type="dxa"/>
          </w:tcPr>
          <w:p w14:paraId="5874E481" w14:textId="77777777" w:rsidR="009233F3" w:rsidRPr="009233F3" w:rsidRDefault="009233F3" w:rsidP="009233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233F3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6096" w:type="dxa"/>
          </w:tcPr>
          <w:p w14:paraId="176F1703" w14:textId="70964D8F" w:rsidR="009233F3" w:rsidRPr="009233F3" w:rsidRDefault="17BEA03F" w:rsidP="009233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69A15">
              <w:rPr>
                <w:rFonts w:ascii="Corbel" w:hAnsi="Corbel"/>
                <w:sz w:val="24"/>
                <w:szCs w:val="24"/>
              </w:rPr>
              <w:t>Zna i rozumie funkcjonowanie przedsiębiorstw, wykorzystując wiedzę z zakresu ekonomii i oraz nauk o zarządzaniu i jakości</w:t>
            </w:r>
          </w:p>
        </w:tc>
        <w:tc>
          <w:tcPr>
            <w:tcW w:w="1873" w:type="dxa"/>
          </w:tcPr>
          <w:p w14:paraId="75D2A892" w14:textId="714135DA" w:rsidR="009233F3" w:rsidRPr="009233F3" w:rsidRDefault="7A16B912" w:rsidP="009233F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69A15">
              <w:rPr>
                <w:rFonts w:ascii="Corbel" w:hAnsi="Corbel"/>
                <w:sz w:val="24"/>
                <w:szCs w:val="24"/>
              </w:rPr>
              <w:t>K_W05</w:t>
            </w:r>
          </w:p>
        </w:tc>
      </w:tr>
      <w:tr w:rsidR="00769A15" w14:paraId="7E31AB84" w14:textId="77777777" w:rsidTr="00769A15">
        <w:tc>
          <w:tcPr>
            <w:tcW w:w="1678" w:type="dxa"/>
          </w:tcPr>
          <w:p w14:paraId="5CB12F1E" w14:textId="77777777" w:rsidR="00769A15" w:rsidRDefault="00769A15" w:rsidP="00769A1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69A15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977" w:type="dxa"/>
          </w:tcPr>
          <w:p w14:paraId="3D52D492" w14:textId="1AAEB904" w:rsidR="64BF2B85" w:rsidRDefault="64BF2B85" w:rsidP="00769A1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69A15">
              <w:rPr>
                <w:rFonts w:ascii="Corbel" w:hAnsi="Corbel"/>
                <w:sz w:val="24"/>
                <w:szCs w:val="24"/>
              </w:rPr>
              <w:t>Zna i rozumie wzajemne relacje pomiędzy organizacjami gospodarczymi a także ich oddziaływanie na zmiany struktur gospodarczych</w:t>
            </w:r>
          </w:p>
        </w:tc>
        <w:tc>
          <w:tcPr>
            <w:tcW w:w="1865" w:type="dxa"/>
          </w:tcPr>
          <w:p w14:paraId="35A636AA" w14:textId="1DE4BF83" w:rsidR="778F0E4A" w:rsidRDefault="778F0E4A" w:rsidP="00769A15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69A15">
              <w:rPr>
                <w:rFonts w:ascii="Corbel" w:hAnsi="Corbel"/>
                <w:sz w:val="24"/>
                <w:szCs w:val="24"/>
              </w:rPr>
              <w:t>K_W07</w:t>
            </w:r>
          </w:p>
        </w:tc>
      </w:tr>
      <w:tr w:rsidR="00769A15" w14:paraId="59FA2E1F" w14:textId="77777777" w:rsidTr="00769A15">
        <w:tc>
          <w:tcPr>
            <w:tcW w:w="1678" w:type="dxa"/>
          </w:tcPr>
          <w:p w14:paraId="2BB719FF" w14:textId="77777777" w:rsidR="00769A15" w:rsidRDefault="00769A15" w:rsidP="00769A1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69A15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5977" w:type="dxa"/>
          </w:tcPr>
          <w:p w14:paraId="7DC18111" w14:textId="16FAEA72" w:rsidR="42BA7D41" w:rsidRDefault="42BA7D41" w:rsidP="00769A1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69A15">
              <w:rPr>
                <w:rFonts w:ascii="Corbel" w:hAnsi="Corbel"/>
                <w:sz w:val="24"/>
                <w:szCs w:val="24"/>
              </w:rPr>
              <w:t>Potrafi analizować zjawiska, ich uwarunkowania i determinanty oraz procesy zachodzące w gospodarce oraz wyrażać je w formie komunikatów</w:t>
            </w:r>
          </w:p>
        </w:tc>
        <w:tc>
          <w:tcPr>
            <w:tcW w:w="1865" w:type="dxa"/>
          </w:tcPr>
          <w:p w14:paraId="2A71CCBF" w14:textId="08D9F898" w:rsidR="21B49113" w:rsidRDefault="21B49113" w:rsidP="00769A1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69A15">
              <w:rPr>
                <w:rFonts w:ascii="Corbel" w:hAnsi="Corbel"/>
                <w:sz w:val="24"/>
                <w:szCs w:val="24"/>
              </w:rPr>
              <w:t>K_U01</w:t>
            </w:r>
          </w:p>
        </w:tc>
      </w:tr>
      <w:tr w:rsidR="00769A15" w14:paraId="65A10958" w14:textId="77777777" w:rsidTr="00769A15">
        <w:tc>
          <w:tcPr>
            <w:tcW w:w="1678" w:type="dxa"/>
          </w:tcPr>
          <w:p w14:paraId="1CBBCB01" w14:textId="77777777" w:rsidR="00769A15" w:rsidRDefault="00769A15" w:rsidP="00769A1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69A15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5977" w:type="dxa"/>
          </w:tcPr>
          <w:p w14:paraId="4B33797E" w14:textId="57274847" w:rsidR="13025E7E" w:rsidRDefault="13025E7E" w:rsidP="00769A1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69A15">
              <w:rPr>
                <w:rFonts w:ascii="Corbel" w:hAnsi="Corbel"/>
                <w:sz w:val="24"/>
                <w:szCs w:val="24"/>
              </w:rPr>
              <w:t>Potrafi pozyskiwać i analizować i prezentować dane dotyczące procesów rozwoju gospodarczego i społecznego</w:t>
            </w:r>
          </w:p>
        </w:tc>
        <w:tc>
          <w:tcPr>
            <w:tcW w:w="1865" w:type="dxa"/>
          </w:tcPr>
          <w:p w14:paraId="63464BB6" w14:textId="2EA262CE" w:rsidR="668D578F" w:rsidRDefault="668D578F" w:rsidP="00769A15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69A15">
              <w:rPr>
                <w:rFonts w:ascii="Corbel" w:hAnsi="Corbel"/>
                <w:sz w:val="24"/>
                <w:szCs w:val="24"/>
              </w:rPr>
              <w:t>K_U03</w:t>
            </w:r>
          </w:p>
        </w:tc>
      </w:tr>
      <w:tr w:rsidR="009233F3" w:rsidRPr="009233F3" w14:paraId="2EC55C00" w14:textId="77777777" w:rsidTr="00769A15">
        <w:tc>
          <w:tcPr>
            <w:tcW w:w="1701" w:type="dxa"/>
          </w:tcPr>
          <w:p w14:paraId="61DB49F1" w14:textId="070966BA" w:rsidR="00769A15" w:rsidRDefault="00769A15" w:rsidP="00769A1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69A15">
              <w:rPr>
                <w:rFonts w:ascii="Corbel" w:hAnsi="Corbel"/>
                <w:sz w:val="24"/>
                <w:szCs w:val="24"/>
              </w:rPr>
              <w:t>Ek_0</w:t>
            </w:r>
            <w:r w:rsidR="40E56F79" w:rsidRPr="00769A15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14:paraId="43B95929" w14:textId="4BF620A2" w:rsidR="009233F3" w:rsidRPr="009233F3" w:rsidRDefault="47EF91A1" w:rsidP="009233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69A15">
              <w:rPr>
                <w:rFonts w:ascii="Corbel" w:hAnsi="Corbel"/>
                <w:sz w:val="24"/>
                <w:szCs w:val="24"/>
              </w:rPr>
              <w:t>Potrafi przygotować prace pisemne oraz wystąpienia ustne w języku polskim z wykorzystaniem technik multimedialnych dotyczących problemów ekonomicznych</w:t>
            </w:r>
          </w:p>
        </w:tc>
        <w:tc>
          <w:tcPr>
            <w:tcW w:w="1873" w:type="dxa"/>
          </w:tcPr>
          <w:p w14:paraId="389E5F93" w14:textId="1524A3A8" w:rsidR="009233F3" w:rsidRPr="009233F3" w:rsidRDefault="4355E9F5" w:rsidP="009233F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69A15">
              <w:rPr>
                <w:rFonts w:ascii="Corbel" w:hAnsi="Corbel"/>
                <w:sz w:val="24"/>
                <w:szCs w:val="24"/>
              </w:rPr>
              <w:t>K_U08</w:t>
            </w:r>
          </w:p>
        </w:tc>
      </w:tr>
      <w:tr w:rsidR="009233F3" w:rsidRPr="009233F3" w14:paraId="58738CB9" w14:textId="77777777" w:rsidTr="00769A15">
        <w:tc>
          <w:tcPr>
            <w:tcW w:w="1701" w:type="dxa"/>
          </w:tcPr>
          <w:p w14:paraId="32E87377" w14:textId="72AE43D0" w:rsidR="00769A15" w:rsidRDefault="00769A15" w:rsidP="00769A1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69A15">
              <w:rPr>
                <w:rFonts w:ascii="Corbel" w:hAnsi="Corbel"/>
                <w:sz w:val="24"/>
                <w:szCs w:val="24"/>
              </w:rPr>
              <w:t>Ek_0</w:t>
            </w:r>
            <w:r w:rsidR="50981FA0" w:rsidRPr="00769A15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6096" w:type="dxa"/>
          </w:tcPr>
          <w:p w14:paraId="67D28794" w14:textId="20CC5712" w:rsidR="009233F3" w:rsidRPr="009233F3" w:rsidRDefault="41D3FC72" w:rsidP="009233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69A15">
              <w:rPr>
                <w:rFonts w:ascii="Corbel" w:hAnsi="Corbel"/>
                <w:sz w:val="24"/>
                <w:szCs w:val="24"/>
              </w:rPr>
              <w:t>Potrafi planować i organizować pracę indywidualną oraz w zespole, pracować w grupie, przyjmując w niej różne role oraz współodpowiedzialność za realizowane zadania.</w:t>
            </w:r>
          </w:p>
        </w:tc>
        <w:tc>
          <w:tcPr>
            <w:tcW w:w="1873" w:type="dxa"/>
          </w:tcPr>
          <w:p w14:paraId="12A82A83" w14:textId="12DF2047" w:rsidR="009233F3" w:rsidRPr="009233F3" w:rsidRDefault="0A8866A2" w:rsidP="009233F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69A15">
              <w:rPr>
                <w:rFonts w:ascii="Corbel" w:hAnsi="Corbel"/>
                <w:sz w:val="24"/>
                <w:szCs w:val="24"/>
              </w:rPr>
              <w:t>K_U10</w:t>
            </w:r>
          </w:p>
        </w:tc>
      </w:tr>
      <w:tr w:rsidR="009233F3" w:rsidRPr="009233F3" w14:paraId="486661A8" w14:textId="77777777" w:rsidTr="00769A15">
        <w:tc>
          <w:tcPr>
            <w:tcW w:w="1701" w:type="dxa"/>
          </w:tcPr>
          <w:p w14:paraId="3A6FA5CE" w14:textId="75F9B909" w:rsidR="00769A15" w:rsidRDefault="00769A15" w:rsidP="00769A1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69A15">
              <w:rPr>
                <w:rFonts w:ascii="Corbel" w:hAnsi="Corbel"/>
                <w:sz w:val="24"/>
                <w:szCs w:val="24"/>
              </w:rPr>
              <w:t>Ek_0</w:t>
            </w:r>
            <w:r w:rsidR="5753CFC3" w:rsidRPr="00769A15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6096" w:type="dxa"/>
          </w:tcPr>
          <w:p w14:paraId="37D7A150" w14:textId="4A11A86F" w:rsidR="009233F3" w:rsidRPr="009233F3" w:rsidRDefault="136D2282" w:rsidP="00769A1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69A15">
              <w:rPr>
                <w:rFonts w:ascii="Corbel" w:hAnsi="Corbel"/>
                <w:sz w:val="24"/>
                <w:szCs w:val="24"/>
              </w:rPr>
              <w:t>Jest gotów do wypełniania zobowiązań społecznych, poprzez uczestniczenie w przygotowaniu projektów gospodarczych i komunikowaniu ich efektów</w:t>
            </w:r>
          </w:p>
        </w:tc>
        <w:tc>
          <w:tcPr>
            <w:tcW w:w="1873" w:type="dxa"/>
          </w:tcPr>
          <w:p w14:paraId="66543AF3" w14:textId="3379D8DE" w:rsidR="009233F3" w:rsidRPr="009233F3" w:rsidRDefault="6FBEA664" w:rsidP="00769A1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69A15">
              <w:rPr>
                <w:rFonts w:ascii="Corbel" w:hAnsi="Corbel"/>
                <w:sz w:val="24"/>
                <w:szCs w:val="24"/>
              </w:rPr>
              <w:t>K_K03</w:t>
            </w:r>
          </w:p>
        </w:tc>
      </w:tr>
    </w:tbl>
    <w:p w14:paraId="0A77913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0AE78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6A87EDF7" w14:textId="77777777" w:rsidR="0085747A" w:rsidRDefault="0085747A" w:rsidP="009C54A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7BC10973" w14:textId="77777777" w:rsidR="00326670" w:rsidRPr="009C54AE" w:rsidRDefault="00326670" w:rsidP="00326670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26670" w:rsidRPr="009C54AE" w14:paraId="549E2C1A" w14:textId="77777777" w:rsidTr="003D60DD">
        <w:tc>
          <w:tcPr>
            <w:tcW w:w="9639" w:type="dxa"/>
          </w:tcPr>
          <w:p w14:paraId="3794701F" w14:textId="77777777" w:rsidR="00326670" w:rsidRPr="00D86EB5" w:rsidRDefault="00326670" w:rsidP="003D60D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86EB5">
              <w:rPr>
                <w:rFonts w:ascii="Corbel" w:hAnsi="Corbel"/>
                <w:sz w:val="24"/>
                <w:szCs w:val="24"/>
              </w:rPr>
              <w:t>Treści merytoryczne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F53E44" w:rsidRPr="009C54AE" w14:paraId="7A332EA8" w14:textId="77777777" w:rsidTr="003D60DD">
        <w:tc>
          <w:tcPr>
            <w:tcW w:w="9639" w:type="dxa"/>
          </w:tcPr>
          <w:p w14:paraId="530ECF4A" w14:textId="77777777" w:rsidR="00F53E44" w:rsidRPr="00BC4F45" w:rsidRDefault="00F53E44" w:rsidP="00B132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4F45">
              <w:rPr>
                <w:rFonts w:ascii="Corbel" w:hAnsi="Corbel"/>
                <w:b w:val="0"/>
                <w:smallCaps w:val="0"/>
                <w:szCs w:val="24"/>
              </w:rPr>
              <w:t>Wystąpienia i prezentacje publiczne – zasady</w:t>
            </w:r>
          </w:p>
        </w:tc>
      </w:tr>
      <w:tr w:rsidR="00F53E44" w:rsidRPr="009C54AE" w14:paraId="318A922A" w14:textId="77777777" w:rsidTr="003D60DD">
        <w:tc>
          <w:tcPr>
            <w:tcW w:w="9639" w:type="dxa"/>
          </w:tcPr>
          <w:p w14:paraId="1891EF00" w14:textId="77777777" w:rsidR="00F53E44" w:rsidRPr="00BC4F45" w:rsidRDefault="00F53E44" w:rsidP="00B132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4F4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Przygotowanie i prowadzenie prezentacji</w:t>
            </w:r>
          </w:p>
        </w:tc>
      </w:tr>
      <w:tr w:rsidR="00F53E44" w:rsidRPr="009C54AE" w14:paraId="6ACEBB9B" w14:textId="77777777" w:rsidTr="003D60DD">
        <w:tc>
          <w:tcPr>
            <w:tcW w:w="9639" w:type="dxa"/>
          </w:tcPr>
          <w:p w14:paraId="2C1633D2" w14:textId="77777777" w:rsidR="00F53E44" w:rsidRPr="00BC4F45" w:rsidRDefault="00F53E44" w:rsidP="00B132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4F45">
              <w:rPr>
                <w:rFonts w:ascii="Corbel" w:hAnsi="Corbel"/>
                <w:b w:val="0"/>
                <w:smallCaps w:val="0"/>
                <w:szCs w:val="24"/>
              </w:rPr>
              <w:t>Systemy komunikacji, modele komunikacji, typologia procesów komunikacji w biznesie</w:t>
            </w:r>
          </w:p>
        </w:tc>
      </w:tr>
      <w:tr w:rsidR="00F53E44" w:rsidRPr="009C54AE" w14:paraId="54CA6BDD" w14:textId="77777777" w:rsidTr="003D60DD">
        <w:tc>
          <w:tcPr>
            <w:tcW w:w="9639" w:type="dxa"/>
          </w:tcPr>
          <w:p w14:paraId="18000B9E" w14:textId="77777777" w:rsidR="00F53E44" w:rsidRPr="00BC4F45" w:rsidRDefault="00F53E44" w:rsidP="00B132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4F45">
              <w:rPr>
                <w:rFonts w:ascii="Corbel" w:hAnsi="Corbel"/>
                <w:b w:val="0"/>
                <w:smallCaps w:val="0"/>
                <w:szCs w:val="24"/>
              </w:rPr>
              <w:t xml:space="preserve">Audytorium działań komunikacyjnych firmy – struktura otoczenia firmy </w:t>
            </w:r>
          </w:p>
        </w:tc>
      </w:tr>
      <w:tr w:rsidR="00F53E44" w:rsidRPr="009C54AE" w14:paraId="25A46242" w14:textId="77777777" w:rsidTr="003D60DD">
        <w:tc>
          <w:tcPr>
            <w:tcW w:w="9639" w:type="dxa"/>
          </w:tcPr>
          <w:p w14:paraId="7498D15A" w14:textId="77777777" w:rsidR="00F53E44" w:rsidRPr="00BC4F45" w:rsidRDefault="00F53E44" w:rsidP="00B132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4F45">
              <w:rPr>
                <w:rFonts w:ascii="Corbel" w:hAnsi="Corbel"/>
                <w:b w:val="0"/>
                <w:smallCaps w:val="0"/>
                <w:szCs w:val="24"/>
              </w:rPr>
              <w:t>Strategie komunikacji, planowanie komunikacji z otoczeniem</w:t>
            </w:r>
          </w:p>
        </w:tc>
      </w:tr>
      <w:tr w:rsidR="00F53E44" w:rsidRPr="009C54AE" w14:paraId="56A92F7B" w14:textId="77777777" w:rsidTr="003D60DD">
        <w:tc>
          <w:tcPr>
            <w:tcW w:w="9639" w:type="dxa"/>
          </w:tcPr>
          <w:p w14:paraId="2E5A3B7E" w14:textId="77777777" w:rsidR="00F53E44" w:rsidRPr="00BC4F45" w:rsidRDefault="00F53E44" w:rsidP="00B132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4F45">
              <w:rPr>
                <w:rFonts w:ascii="Corbel" w:hAnsi="Corbel"/>
                <w:b w:val="0"/>
                <w:smallCaps w:val="0"/>
                <w:szCs w:val="24"/>
              </w:rPr>
              <w:t>Rola tożsamości wizualnej i marki w komunikacji z otoczeniem</w:t>
            </w:r>
          </w:p>
        </w:tc>
      </w:tr>
      <w:tr w:rsidR="00F53E44" w:rsidRPr="009C54AE" w14:paraId="2120CE0A" w14:textId="77777777" w:rsidTr="003D60DD">
        <w:tc>
          <w:tcPr>
            <w:tcW w:w="9639" w:type="dxa"/>
          </w:tcPr>
          <w:p w14:paraId="338F724D" w14:textId="77777777" w:rsidR="00F53E44" w:rsidRPr="00BC4F45" w:rsidRDefault="00F53E44" w:rsidP="00B132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4F45">
              <w:rPr>
                <w:rFonts w:ascii="Corbel" w:hAnsi="Corbel"/>
                <w:b w:val="0"/>
                <w:smallCaps w:val="0"/>
                <w:szCs w:val="24"/>
              </w:rPr>
              <w:t>Formy komunikacji interpersonalnej w biznesie</w:t>
            </w:r>
          </w:p>
        </w:tc>
      </w:tr>
      <w:tr w:rsidR="00F53E44" w:rsidRPr="009C54AE" w14:paraId="798BF2DB" w14:textId="77777777" w:rsidTr="003D60DD">
        <w:tc>
          <w:tcPr>
            <w:tcW w:w="9639" w:type="dxa"/>
          </w:tcPr>
          <w:p w14:paraId="028D15DA" w14:textId="77777777" w:rsidR="00F53E44" w:rsidRPr="00BC4F45" w:rsidRDefault="00F53E44" w:rsidP="00B132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4F45">
              <w:rPr>
                <w:rFonts w:ascii="Corbel" w:hAnsi="Corbel"/>
                <w:b w:val="0"/>
                <w:smallCaps w:val="0"/>
                <w:szCs w:val="24"/>
              </w:rPr>
              <w:t>Formy komunikacji masowej w biznesie</w:t>
            </w:r>
          </w:p>
        </w:tc>
      </w:tr>
      <w:tr w:rsidR="00F53E44" w:rsidRPr="009C54AE" w14:paraId="14CDA2A0" w14:textId="77777777" w:rsidTr="003D60DD">
        <w:tc>
          <w:tcPr>
            <w:tcW w:w="9639" w:type="dxa"/>
          </w:tcPr>
          <w:p w14:paraId="08F0B147" w14:textId="77777777" w:rsidR="00F53E44" w:rsidRPr="00BC4F45" w:rsidRDefault="00F53E44" w:rsidP="00B132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4F45">
              <w:rPr>
                <w:rFonts w:ascii="Corbel" w:hAnsi="Corbel"/>
                <w:b w:val="0"/>
                <w:smallCaps w:val="0"/>
                <w:szCs w:val="24"/>
              </w:rPr>
              <w:t>Przygotowanie komunikatu pisemnego</w:t>
            </w:r>
          </w:p>
        </w:tc>
      </w:tr>
      <w:tr w:rsidR="00F53E44" w:rsidRPr="009C54AE" w14:paraId="6BFF5E74" w14:textId="77777777" w:rsidTr="003D60DD">
        <w:tc>
          <w:tcPr>
            <w:tcW w:w="9639" w:type="dxa"/>
          </w:tcPr>
          <w:p w14:paraId="2FE47F96" w14:textId="77777777" w:rsidR="00F53E44" w:rsidRPr="00BC4F45" w:rsidRDefault="00F53E44" w:rsidP="00B132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4F45">
              <w:rPr>
                <w:rFonts w:ascii="Corbel" w:hAnsi="Corbel"/>
                <w:b w:val="0"/>
                <w:smallCaps w:val="0"/>
                <w:szCs w:val="24"/>
              </w:rPr>
              <w:t>Nowatorskie formy komunikacji w biznesie – rola i kierunki rozwoju</w:t>
            </w:r>
          </w:p>
        </w:tc>
      </w:tr>
      <w:tr w:rsidR="00F53E44" w:rsidRPr="009C54AE" w14:paraId="6A9CAC0F" w14:textId="77777777" w:rsidTr="003D60DD">
        <w:tc>
          <w:tcPr>
            <w:tcW w:w="9639" w:type="dxa"/>
          </w:tcPr>
          <w:p w14:paraId="3ED7747D" w14:textId="77777777" w:rsidR="00F53E44" w:rsidRPr="00BC4F45" w:rsidRDefault="00F53E44" w:rsidP="00B132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4F45">
              <w:rPr>
                <w:rFonts w:ascii="Corbel" w:hAnsi="Corbel"/>
                <w:b w:val="0"/>
                <w:smallCaps w:val="0"/>
                <w:szCs w:val="24"/>
              </w:rPr>
              <w:t>Komunikacja biznesowa w Internecie</w:t>
            </w:r>
          </w:p>
        </w:tc>
      </w:tr>
    </w:tbl>
    <w:p w14:paraId="65FD735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73FB62A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723C3B0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B075B9" w14:textId="1BE15101" w:rsidR="00E960BB" w:rsidRPr="009026B1" w:rsidRDefault="003C3064" w:rsidP="00393621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</w:t>
      </w:r>
      <w:r w:rsidR="00326670" w:rsidRPr="00326670">
        <w:rPr>
          <w:rFonts w:ascii="Corbel" w:hAnsi="Corbel"/>
          <w:b w:val="0"/>
          <w:smallCaps w:val="0"/>
          <w:szCs w:val="24"/>
        </w:rPr>
        <w:t xml:space="preserve"> praca w grupach (rozwiązywanie </w:t>
      </w:r>
      <w:r w:rsidR="009026B1">
        <w:rPr>
          <w:rFonts w:ascii="Corbel" w:hAnsi="Corbel"/>
          <w:b w:val="0"/>
          <w:smallCaps w:val="0"/>
          <w:szCs w:val="24"/>
        </w:rPr>
        <w:t xml:space="preserve">postawionych </w:t>
      </w:r>
      <w:r w:rsidR="00326670" w:rsidRPr="00326670">
        <w:rPr>
          <w:rFonts w:ascii="Corbel" w:hAnsi="Corbel"/>
          <w:b w:val="0"/>
          <w:smallCaps w:val="0"/>
          <w:szCs w:val="24"/>
        </w:rPr>
        <w:t>zadań, dyskusja), studium przypadku</w:t>
      </w:r>
      <w:r w:rsidR="009026B1">
        <w:rPr>
          <w:rFonts w:ascii="Corbel" w:hAnsi="Corbel"/>
          <w:b w:val="0"/>
          <w:smallCaps w:val="0"/>
          <w:szCs w:val="24"/>
        </w:rPr>
        <w:t>.</w:t>
      </w:r>
    </w:p>
    <w:p w14:paraId="0BA1047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AD81D09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4FDED5A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2B783B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545F79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43973522" w14:textId="77777777" w:rsidTr="00769A15">
        <w:tc>
          <w:tcPr>
            <w:tcW w:w="1985" w:type="dxa"/>
            <w:vAlign w:val="center"/>
          </w:tcPr>
          <w:p w14:paraId="28379D4B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89A0662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7F3CA06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E9A1BB9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926765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9026B1" w:rsidRPr="009C54AE" w14:paraId="07900C80" w14:textId="77777777" w:rsidTr="00769A15">
        <w:tc>
          <w:tcPr>
            <w:tcW w:w="1985" w:type="dxa"/>
          </w:tcPr>
          <w:p w14:paraId="1ADE3C69" w14:textId="77777777" w:rsidR="009026B1" w:rsidRPr="009C54AE" w:rsidRDefault="009026B1" w:rsidP="003D60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528" w:type="dxa"/>
          </w:tcPr>
          <w:p w14:paraId="5AC04090" w14:textId="2EDE81BB" w:rsidR="009026B1" w:rsidRPr="009C54AE" w:rsidRDefault="2029A8F8" w:rsidP="00769A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769A15">
              <w:rPr>
                <w:rFonts w:ascii="Corbel" w:hAnsi="Corbel"/>
                <w:b w:val="0"/>
                <w:smallCaps w:val="0"/>
              </w:rPr>
              <w:t>Praca pisemna w formie testu, obserwacja w trakcie zajęć</w:t>
            </w:r>
          </w:p>
        </w:tc>
        <w:tc>
          <w:tcPr>
            <w:tcW w:w="2126" w:type="dxa"/>
          </w:tcPr>
          <w:p w14:paraId="1C79CBE7" w14:textId="77777777" w:rsidR="009026B1" w:rsidRPr="009C54AE" w:rsidRDefault="009026B1" w:rsidP="003D60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4F676A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9026B1" w:rsidRPr="009C54AE" w14:paraId="21FE94F8" w14:textId="77777777" w:rsidTr="00769A15">
        <w:tc>
          <w:tcPr>
            <w:tcW w:w="1985" w:type="dxa"/>
          </w:tcPr>
          <w:p w14:paraId="3C3C4B17" w14:textId="77777777" w:rsidR="009026B1" w:rsidRPr="009C54AE" w:rsidRDefault="009026B1" w:rsidP="003D60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70197ADC" w14:textId="38653D27" w:rsidR="009026B1" w:rsidRPr="009C54AE" w:rsidRDefault="5169A0C6" w:rsidP="00769A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769A15">
              <w:rPr>
                <w:rFonts w:ascii="Corbel" w:hAnsi="Corbel"/>
                <w:b w:val="0"/>
                <w:smallCaps w:val="0"/>
              </w:rPr>
              <w:t>Praca pisemna w formie testu, obserwacja w trakcie zajęć</w:t>
            </w:r>
          </w:p>
        </w:tc>
        <w:tc>
          <w:tcPr>
            <w:tcW w:w="2126" w:type="dxa"/>
          </w:tcPr>
          <w:p w14:paraId="1C8B2B08" w14:textId="77777777" w:rsidR="009026B1" w:rsidRPr="009C54AE" w:rsidRDefault="009026B1" w:rsidP="003D60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F676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9026B1" w:rsidRPr="009C54AE" w14:paraId="38B89E75" w14:textId="77777777" w:rsidTr="00769A15">
        <w:tc>
          <w:tcPr>
            <w:tcW w:w="1985" w:type="dxa"/>
          </w:tcPr>
          <w:p w14:paraId="3EA5B760" w14:textId="77777777" w:rsidR="009026B1" w:rsidRPr="009C54AE" w:rsidRDefault="009026B1" w:rsidP="009026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7678AA13" w14:textId="02CA55BB" w:rsidR="009026B1" w:rsidRPr="00B16D08" w:rsidRDefault="3B6E729F" w:rsidP="00769A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769A15">
              <w:rPr>
                <w:rFonts w:ascii="Corbel" w:hAnsi="Corbel"/>
                <w:b w:val="0"/>
                <w:smallCaps w:val="0"/>
              </w:rPr>
              <w:t>Praca pisemna w formie testu, obserwacja w trakcie zajęć</w:t>
            </w:r>
          </w:p>
        </w:tc>
        <w:tc>
          <w:tcPr>
            <w:tcW w:w="2126" w:type="dxa"/>
          </w:tcPr>
          <w:p w14:paraId="0E2190B1" w14:textId="77777777" w:rsidR="009026B1" w:rsidRPr="009C54AE" w:rsidRDefault="009026B1" w:rsidP="003D60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F676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9026B1" w:rsidRPr="009C54AE" w14:paraId="18340D02" w14:textId="77777777" w:rsidTr="00769A15">
        <w:tc>
          <w:tcPr>
            <w:tcW w:w="1985" w:type="dxa"/>
          </w:tcPr>
          <w:p w14:paraId="1DA3C546" w14:textId="77777777" w:rsidR="009026B1" w:rsidRPr="009C54AE" w:rsidRDefault="009026B1" w:rsidP="009026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2ED3CEF2" w14:textId="1857E836" w:rsidR="009026B1" w:rsidRPr="00B16D08" w:rsidRDefault="55895710" w:rsidP="00769A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769A15">
              <w:rPr>
                <w:rFonts w:ascii="Corbel" w:hAnsi="Corbel"/>
                <w:b w:val="0"/>
                <w:smallCaps w:val="0"/>
              </w:rPr>
              <w:t>Ocena aktywności podczas zajęć, obserwacja w trakcie zajęć</w:t>
            </w:r>
          </w:p>
        </w:tc>
        <w:tc>
          <w:tcPr>
            <w:tcW w:w="2126" w:type="dxa"/>
          </w:tcPr>
          <w:p w14:paraId="0EB6DC74" w14:textId="77777777" w:rsidR="009026B1" w:rsidRPr="009C54AE" w:rsidRDefault="009026B1" w:rsidP="003D60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F676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7D40A5" w:rsidRPr="009C54AE" w14:paraId="11B012C8" w14:textId="77777777" w:rsidTr="00769A15">
        <w:tc>
          <w:tcPr>
            <w:tcW w:w="1985" w:type="dxa"/>
          </w:tcPr>
          <w:p w14:paraId="1FE3C86A" w14:textId="77777777" w:rsidR="007D40A5" w:rsidRPr="009C54AE" w:rsidRDefault="007D40A5" w:rsidP="00DF78B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008C5750" w14:textId="6537B74F" w:rsidR="007D40A5" w:rsidRPr="00B16D08" w:rsidRDefault="159F7F59" w:rsidP="00769A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769A15">
              <w:rPr>
                <w:rFonts w:ascii="Corbel" w:hAnsi="Corbel"/>
                <w:b w:val="0"/>
                <w:smallCaps w:val="0"/>
              </w:rPr>
              <w:t>Ocena aktywności podczas zajęć, obserwacja w trakcie zajęć</w:t>
            </w:r>
          </w:p>
        </w:tc>
        <w:tc>
          <w:tcPr>
            <w:tcW w:w="2126" w:type="dxa"/>
          </w:tcPr>
          <w:p w14:paraId="22FE5282" w14:textId="77777777" w:rsidR="007D40A5" w:rsidRPr="009C54AE" w:rsidRDefault="007D40A5" w:rsidP="00DF78B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F676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769A15" w14:paraId="05A0BB3D" w14:textId="77777777" w:rsidTr="00769A15">
        <w:tc>
          <w:tcPr>
            <w:tcW w:w="1962" w:type="dxa"/>
          </w:tcPr>
          <w:p w14:paraId="30923F5C" w14:textId="5E20D20C" w:rsidR="6B569248" w:rsidRDefault="6B569248" w:rsidP="00769A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769A15">
              <w:rPr>
                <w:rFonts w:ascii="Corbel" w:hAnsi="Corbel"/>
                <w:b w:val="0"/>
                <w:smallCaps w:val="0"/>
              </w:rPr>
              <w:t>Ek_06</w:t>
            </w:r>
          </w:p>
        </w:tc>
        <w:tc>
          <w:tcPr>
            <w:tcW w:w="5441" w:type="dxa"/>
          </w:tcPr>
          <w:p w14:paraId="2DCCFF4D" w14:textId="5D653AB3" w:rsidR="6B569248" w:rsidRDefault="6B569248" w:rsidP="00769A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769A15">
              <w:rPr>
                <w:rFonts w:ascii="Corbel" w:hAnsi="Corbel"/>
                <w:b w:val="0"/>
                <w:smallCaps w:val="0"/>
              </w:rPr>
              <w:t>Ocena aktywności podczas zajęć, obserwacja w trakcie zajęć</w:t>
            </w:r>
          </w:p>
        </w:tc>
        <w:tc>
          <w:tcPr>
            <w:tcW w:w="2117" w:type="dxa"/>
          </w:tcPr>
          <w:p w14:paraId="11C58A14" w14:textId="5300F8D5" w:rsidR="6B569248" w:rsidRDefault="6B569248" w:rsidP="00769A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769A15">
              <w:rPr>
                <w:rFonts w:ascii="Corbel" w:hAnsi="Corbel"/>
                <w:b w:val="0"/>
                <w:smallCaps w:val="0"/>
              </w:rPr>
              <w:t>Ćw</w:t>
            </w:r>
          </w:p>
        </w:tc>
      </w:tr>
      <w:tr w:rsidR="00769A15" w14:paraId="1880FBA3" w14:textId="77777777" w:rsidTr="00769A15">
        <w:tc>
          <w:tcPr>
            <w:tcW w:w="1962" w:type="dxa"/>
          </w:tcPr>
          <w:p w14:paraId="10BAE8E2" w14:textId="717B3ED4" w:rsidR="6B569248" w:rsidRDefault="6B569248" w:rsidP="00769A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769A15">
              <w:rPr>
                <w:rFonts w:ascii="Corbel" w:hAnsi="Corbel"/>
                <w:b w:val="0"/>
                <w:smallCaps w:val="0"/>
              </w:rPr>
              <w:t>Ek_07</w:t>
            </w:r>
          </w:p>
        </w:tc>
        <w:tc>
          <w:tcPr>
            <w:tcW w:w="5441" w:type="dxa"/>
          </w:tcPr>
          <w:p w14:paraId="474AF701" w14:textId="0F2B391E" w:rsidR="6B569248" w:rsidRDefault="6B569248" w:rsidP="00769A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769A15">
              <w:rPr>
                <w:rFonts w:ascii="Corbel" w:hAnsi="Corbel"/>
                <w:b w:val="0"/>
                <w:smallCaps w:val="0"/>
              </w:rPr>
              <w:t>Ocena aktywności podczas zajęć, obserwacja w trakcie zajęć</w:t>
            </w:r>
          </w:p>
        </w:tc>
        <w:tc>
          <w:tcPr>
            <w:tcW w:w="2117" w:type="dxa"/>
          </w:tcPr>
          <w:p w14:paraId="5B3F3065" w14:textId="6F547AAB" w:rsidR="6B569248" w:rsidRDefault="6B569248" w:rsidP="00769A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769A15">
              <w:rPr>
                <w:rFonts w:ascii="Corbel" w:hAnsi="Corbel"/>
                <w:b w:val="0"/>
                <w:smallCaps w:val="0"/>
              </w:rPr>
              <w:t>Ćw</w:t>
            </w:r>
          </w:p>
        </w:tc>
      </w:tr>
      <w:tr w:rsidR="00769A15" w14:paraId="036EFF9E" w14:textId="77777777" w:rsidTr="00769A15">
        <w:tc>
          <w:tcPr>
            <w:tcW w:w="1962" w:type="dxa"/>
          </w:tcPr>
          <w:p w14:paraId="1B6B9546" w14:textId="2C3FA8E5" w:rsidR="6B569248" w:rsidRDefault="6B569248" w:rsidP="00769A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769A15">
              <w:rPr>
                <w:rFonts w:ascii="Corbel" w:hAnsi="Corbel"/>
                <w:b w:val="0"/>
                <w:smallCaps w:val="0"/>
              </w:rPr>
              <w:t>Ek_08</w:t>
            </w:r>
          </w:p>
        </w:tc>
        <w:tc>
          <w:tcPr>
            <w:tcW w:w="5441" w:type="dxa"/>
          </w:tcPr>
          <w:p w14:paraId="6791D1F8" w14:textId="6AA7BAB3" w:rsidR="6B569248" w:rsidRDefault="6B569248" w:rsidP="00769A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769A15">
              <w:rPr>
                <w:rFonts w:ascii="Corbel" w:hAnsi="Corbel"/>
                <w:b w:val="0"/>
                <w:smallCaps w:val="0"/>
              </w:rPr>
              <w:t>Ocena aktywności podczas zajęć, obserwacja w trakcie zajęć</w:t>
            </w:r>
          </w:p>
        </w:tc>
        <w:tc>
          <w:tcPr>
            <w:tcW w:w="2117" w:type="dxa"/>
          </w:tcPr>
          <w:p w14:paraId="16B9CA9F" w14:textId="5E98F4DC" w:rsidR="6B569248" w:rsidRDefault="6B569248" w:rsidP="00769A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769A15">
              <w:rPr>
                <w:rFonts w:ascii="Corbel" w:hAnsi="Corbel"/>
                <w:b w:val="0"/>
                <w:smallCaps w:val="0"/>
              </w:rPr>
              <w:t>Ćw</w:t>
            </w:r>
          </w:p>
        </w:tc>
      </w:tr>
    </w:tbl>
    <w:p w14:paraId="2ACD418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58E44E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303B3BE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AB57A3B" w14:textId="77777777" w:rsidTr="00769A15">
        <w:tc>
          <w:tcPr>
            <w:tcW w:w="9670" w:type="dxa"/>
          </w:tcPr>
          <w:p w14:paraId="01037308" w14:textId="35A44537" w:rsidR="0085747A" w:rsidRPr="009C54AE" w:rsidRDefault="47C875ED" w:rsidP="00769A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769A15">
              <w:rPr>
                <w:rFonts w:ascii="Corbel" w:hAnsi="Corbel"/>
                <w:b w:val="0"/>
                <w:smallCaps w:val="0"/>
              </w:rPr>
              <w:t>Zaliczenie ćwiczeń: 40% oceny stanowi wynik pracy pisemnej w formie testu, 40% ocena za przygotowanie i przeprowadzenie prezentacji dotyczącej wskazanego zagadnienia z zakresu tematycznego przedmiotu, 20% ocena za aktywność podczas zajęć.</w:t>
            </w:r>
          </w:p>
          <w:p w14:paraId="29E07830" w14:textId="6FCD9E56" w:rsidR="0085747A" w:rsidRPr="009C54AE" w:rsidRDefault="47C875ED" w:rsidP="00769A15">
            <w:pPr>
              <w:pStyle w:val="Punktygwne"/>
              <w:spacing w:before="0" w:after="0"/>
            </w:pPr>
            <w:r w:rsidRPr="00769A15">
              <w:rPr>
                <w:rFonts w:ascii="Corbel" w:hAnsi="Corbel"/>
                <w:b w:val="0"/>
                <w:smallCaps w:val="0"/>
              </w:rPr>
              <w:t xml:space="preserve">Punkty uzyskane za test oraz za wystąpienie podczas zajęć przeliczane są na procenty, którym odpowiadają oceny: </w:t>
            </w:r>
          </w:p>
          <w:p w14:paraId="0DDB0648" w14:textId="78C5FF60" w:rsidR="0085747A" w:rsidRPr="009C54AE" w:rsidRDefault="47C875ED" w:rsidP="00769A15">
            <w:pPr>
              <w:pStyle w:val="Punktygwne"/>
              <w:spacing w:before="0" w:after="0"/>
            </w:pPr>
            <w:r w:rsidRPr="00769A15">
              <w:rPr>
                <w:rFonts w:ascii="Corbel" w:hAnsi="Corbel"/>
                <w:b w:val="0"/>
                <w:smallCaps w:val="0"/>
              </w:rPr>
              <w:t xml:space="preserve">do 50% - niedostateczny, </w:t>
            </w:r>
          </w:p>
          <w:p w14:paraId="38AC8510" w14:textId="2B4C7E15" w:rsidR="0085747A" w:rsidRPr="009C54AE" w:rsidRDefault="47C875ED" w:rsidP="00769A15">
            <w:pPr>
              <w:pStyle w:val="Punktygwne"/>
              <w:spacing w:before="0" w:after="0"/>
            </w:pPr>
            <w:r w:rsidRPr="00769A15">
              <w:rPr>
                <w:rFonts w:ascii="Corbel" w:hAnsi="Corbel"/>
                <w:b w:val="0"/>
                <w:smallCaps w:val="0"/>
              </w:rPr>
              <w:t xml:space="preserve">51% - 60% - dostateczny, </w:t>
            </w:r>
          </w:p>
          <w:p w14:paraId="1E93C614" w14:textId="377CD385" w:rsidR="0085747A" w:rsidRPr="009C54AE" w:rsidRDefault="47C875ED" w:rsidP="00769A15">
            <w:pPr>
              <w:pStyle w:val="Punktygwne"/>
              <w:spacing w:before="0" w:after="0"/>
            </w:pPr>
            <w:r w:rsidRPr="00769A15">
              <w:rPr>
                <w:rFonts w:ascii="Corbel" w:hAnsi="Corbel"/>
                <w:b w:val="0"/>
                <w:smallCaps w:val="0"/>
              </w:rPr>
              <w:lastRenderedPageBreak/>
              <w:t xml:space="preserve">61% - 70% - dostateczny plus, </w:t>
            </w:r>
          </w:p>
          <w:p w14:paraId="75D7EB77" w14:textId="3C598E8B" w:rsidR="0085747A" w:rsidRPr="009C54AE" w:rsidRDefault="47C875ED" w:rsidP="00769A15">
            <w:pPr>
              <w:pStyle w:val="Punktygwne"/>
              <w:spacing w:before="0" w:after="0"/>
            </w:pPr>
            <w:r w:rsidRPr="00769A15">
              <w:rPr>
                <w:rFonts w:ascii="Corbel" w:hAnsi="Corbel"/>
                <w:b w:val="0"/>
                <w:smallCaps w:val="0"/>
              </w:rPr>
              <w:t xml:space="preserve">71% - 80% - dobry, </w:t>
            </w:r>
          </w:p>
          <w:p w14:paraId="2416F1EE" w14:textId="06D6AC64" w:rsidR="0085747A" w:rsidRPr="009C54AE" w:rsidRDefault="47C875ED" w:rsidP="00769A15">
            <w:pPr>
              <w:pStyle w:val="Punktygwne"/>
              <w:spacing w:before="0" w:after="0"/>
            </w:pPr>
            <w:r w:rsidRPr="00769A15">
              <w:rPr>
                <w:rFonts w:ascii="Corbel" w:hAnsi="Corbel"/>
                <w:b w:val="0"/>
                <w:smallCaps w:val="0"/>
              </w:rPr>
              <w:t xml:space="preserve">81% -  90% - dobry plus, </w:t>
            </w:r>
          </w:p>
          <w:p w14:paraId="39E3448C" w14:textId="1D79FE75" w:rsidR="0085747A" w:rsidRPr="009C54AE" w:rsidRDefault="47C875ED" w:rsidP="00769A15">
            <w:pPr>
              <w:pStyle w:val="Punktygwne"/>
              <w:spacing w:before="0" w:after="0"/>
            </w:pPr>
            <w:r w:rsidRPr="00769A15">
              <w:rPr>
                <w:rFonts w:ascii="Corbel" w:hAnsi="Corbel"/>
                <w:b w:val="0"/>
                <w:smallCaps w:val="0"/>
              </w:rPr>
              <w:t>91% -  100% - bardzo dobry</w:t>
            </w:r>
          </w:p>
          <w:p w14:paraId="6B75A12F" w14:textId="1C5157F5" w:rsidR="0085747A" w:rsidRPr="009C54AE" w:rsidRDefault="47C875ED" w:rsidP="00769A15">
            <w:pPr>
              <w:pStyle w:val="Punktygwne"/>
              <w:spacing w:before="0" w:after="0"/>
            </w:pPr>
            <w:r w:rsidRPr="00769A15">
              <w:rPr>
                <w:rFonts w:ascii="Corbel" w:hAnsi="Corbel"/>
                <w:b w:val="0"/>
                <w:smallCaps w:val="0"/>
              </w:rPr>
              <w:t>Ocena za aktywność odpowiada liczbie indywidualnych aktywności studenta w trakcie ćwiczeń: ocena 5 – za co najmniej 3 wystąpienia, 4 – za co najmniej 2 wystąpienia, 3 – za co najmniej jedno wystąpienie. Jeśli student nie zabiera głosu do ustalenia oceny końcowej przyjmuje się wartość 0.</w:t>
            </w:r>
          </w:p>
        </w:tc>
      </w:tr>
    </w:tbl>
    <w:p w14:paraId="3F1EE5C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60D90F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173D3E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5AA6BAC" w14:textId="77777777" w:rsidTr="140293A9">
        <w:tc>
          <w:tcPr>
            <w:tcW w:w="4962" w:type="dxa"/>
            <w:vAlign w:val="center"/>
          </w:tcPr>
          <w:p w14:paraId="33958C1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B2BAD77" w14:textId="517A22E6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9233F3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9026B1" w:rsidRPr="009C54AE" w14:paraId="69AB371A" w14:textId="77777777" w:rsidTr="140293A9">
        <w:tc>
          <w:tcPr>
            <w:tcW w:w="4962" w:type="dxa"/>
          </w:tcPr>
          <w:p w14:paraId="15F17D3A" w14:textId="3353DE7A" w:rsidR="009026B1" w:rsidRPr="009C54AE" w:rsidRDefault="009026B1" w:rsidP="009F74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C5DE871" w14:textId="0811D4FE" w:rsidR="009026B1" w:rsidRPr="009C54AE" w:rsidRDefault="140293A9" w:rsidP="140293A9">
            <w:pPr>
              <w:pStyle w:val="Akapitzlist"/>
              <w:spacing w:after="0" w:line="240" w:lineRule="auto"/>
              <w:ind w:left="0"/>
              <w:jc w:val="center"/>
            </w:pPr>
            <w:r w:rsidRPr="140293A9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9026B1" w:rsidRPr="009C54AE" w14:paraId="5F02333A" w14:textId="77777777" w:rsidTr="140293A9">
        <w:tc>
          <w:tcPr>
            <w:tcW w:w="4962" w:type="dxa"/>
          </w:tcPr>
          <w:p w14:paraId="686DCA9E" w14:textId="77777777" w:rsidR="009026B1" w:rsidRPr="009C54AE" w:rsidRDefault="009026B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702F7FF" w14:textId="7C687C74" w:rsidR="009026B1" w:rsidRPr="009C54AE" w:rsidRDefault="009026B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27F0E15B" w14:textId="60B29785" w:rsidR="009026B1" w:rsidRPr="009C54AE" w:rsidRDefault="140293A9" w:rsidP="140293A9">
            <w:pPr>
              <w:pStyle w:val="Akapitzlist"/>
              <w:spacing w:after="0" w:line="240" w:lineRule="auto"/>
              <w:ind w:left="0"/>
              <w:jc w:val="center"/>
            </w:pPr>
            <w:r w:rsidRPr="140293A9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9026B1" w:rsidRPr="009C54AE" w14:paraId="08463DB6" w14:textId="77777777" w:rsidTr="140293A9">
        <w:tc>
          <w:tcPr>
            <w:tcW w:w="4962" w:type="dxa"/>
          </w:tcPr>
          <w:p w14:paraId="6D720030" w14:textId="6D37273F" w:rsidR="009026B1" w:rsidRPr="009C54AE" w:rsidRDefault="009026B1" w:rsidP="009233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9233F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9233F3">
              <w:rPr>
                <w:rFonts w:ascii="Corbel" w:hAnsi="Corbel"/>
                <w:sz w:val="24"/>
                <w:szCs w:val="24"/>
              </w:rPr>
              <w:t>do kolokwium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497E2B0C" w14:textId="6217ED8B" w:rsidR="009026B1" w:rsidRPr="009C54AE" w:rsidRDefault="140293A9" w:rsidP="140293A9">
            <w:pPr>
              <w:pStyle w:val="Akapitzlist"/>
              <w:spacing w:after="0" w:line="240" w:lineRule="auto"/>
              <w:ind w:left="0"/>
              <w:jc w:val="center"/>
            </w:pPr>
            <w:r w:rsidRPr="140293A9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14:paraId="08D61953" w14:textId="77777777" w:rsidTr="140293A9">
        <w:tc>
          <w:tcPr>
            <w:tcW w:w="4962" w:type="dxa"/>
          </w:tcPr>
          <w:p w14:paraId="09BA142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2A32BDA" w14:textId="77777777" w:rsidR="0085747A" w:rsidRPr="009C54AE" w:rsidRDefault="008B6B73" w:rsidP="003936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164D2AC8" w14:textId="77777777" w:rsidTr="140293A9">
        <w:tc>
          <w:tcPr>
            <w:tcW w:w="4962" w:type="dxa"/>
          </w:tcPr>
          <w:p w14:paraId="1896317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4F35693" w14:textId="77777777" w:rsidR="0085747A" w:rsidRPr="009C54AE" w:rsidRDefault="008B6B73" w:rsidP="003936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96F0B48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4108DB8" w14:textId="77E99CE9"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8358EC1" w14:textId="77777777" w:rsidR="009233F3" w:rsidRPr="009C54AE" w:rsidRDefault="009233F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19870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305E512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2F55E5A7" w14:textId="77777777" w:rsidTr="00393621">
        <w:trPr>
          <w:trHeight w:val="397"/>
        </w:trPr>
        <w:tc>
          <w:tcPr>
            <w:tcW w:w="2359" w:type="pct"/>
          </w:tcPr>
          <w:p w14:paraId="2D5BA8F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306F0D17" w14:textId="19B2628C" w:rsidR="0085747A" w:rsidRPr="009C54AE" w:rsidRDefault="009233F3" w:rsidP="009233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2AA08037" w14:textId="77777777" w:rsidTr="00393621">
        <w:trPr>
          <w:trHeight w:val="397"/>
        </w:trPr>
        <w:tc>
          <w:tcPr>
            <w:tcW w:w="2359" w:type="pct"/>
          </w:tcPr>
          <w:p w14:paraId="0D57F74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02B6672B" w14:textId="6B7B65EE" w:rsidR="0085747A" w:rsidRPr="009C54AE" w:rsidRDefault="009233F3" w:rsidP="009233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A637C2C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59F8BB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54BEA16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1CBABF0A" w14:textId="77777777" w:rsidTr="00393621">
        <w:trPr>
          <w:trHeight w:val="397"/>
        </w:trPr>
        <w:tc>
          <w:tcPr>
            <w:tcW w:w="5000" w:type="pct"/>
          </w:tcPr>
          <w:p w14:paraId="3042A451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7A67E3D" w14:textId="7AD44252" w:rsidR="007D40A5" w:rsidRPr="007D40A5" w:rsidRDefault="007D40A5" w:rsidP="00393621">
            <w:pPr>
              <w:pStyle w:val="Punktygwne"/>
              <w:numPr>
                <w:ilvl w:val="0"/>
                <w:numId w:val="3"/>
              </w:numPr>
              <w:spacing w:before="0" w:after="0"/>
              <w:ind w:left="447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D40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Komunikacja marketingowa : istota, uwarunkowania, efekty / Teresa Taranko. - [Siedliska]: Wydawnictwo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7D40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Nieoczywiste, cop. 2018.</w:t>
            </w:r>
          </w:p>
          <w:p w14:paraId="1945903A" w14:textId="77777777" w:rsidR="00080524" w:rsidRPr="00F53E44" w:rsidRDefault="00F53E44" w:rsidP="00393621">
            <w:pPr>
              <w:pStyle w:val="Punktygwne"/>
              <w:numPr>
                <w:ilvl w:val="0"/>
                <w:numId w:val="3"/>
              </w:numPr>
              <w:spacing w:before="0" w:after="0"/>
              <w:ind w:left="447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53E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Komunikacja międzykulturowa w biznesie / Grażyna Rosa, Izabela Ostrowska, Kamila Słupińska, Leszek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F53E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Gracz. - Kraków ; Legionowo : edu-Libri, 2018.</w:t>
            </w:r>
          </w:p>
        </w:tc>
      </w:tr>
      <w:tr w:rsidR="0085747A" w:rsidRPr="009C54AE" w14:paraId="6FFFFEB8" w14:textId="77777777" w:rsidTr="00393621">
        <w:trPr>
          <w:trHeight w:val="397"/>
        </w:trPr>
        <w:tc>
          <w:tcPr>
            <w:tcW w:w="5000" w:type="pct"/>
          </w:tcPr>
          <w:p w14:paraId="433F9E6D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AAD937C" w14:textId="77777777" w:rsidR="009026B1" w:rsidRPr="007D40A5" w:rsidRDefault="007D40A5" w:rsidP="00393621">
            <w:pPr>
              <w:pStyle w:val="Punktygwne"/>
              <w:numPr>
                <w:ilvl w:val="0"/>
                <w:numId w:val="4"/>
              </w:numPr>
              <w:spacing w:before="0" w:after="0"/>
              <w:ind w:left="447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D40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Zarządzanie komunikacją marketingową : integracja, nowe media,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outsourcing / Grzegorz Hajduk. </w:t>
            </w:r>
            <w:r w:rsidRPr="007D40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: Wydawnictwo Poltext, 2019.</w:t>
            </w:r>
          </w:p>
        </w:tc>
      </w:tr>
    </w:tbl>
    <w:p w14:paraId="4ADBD0A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DE0819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8D85F6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D38B3" w14:textId="77777777" w:rsidR="00740A26" w:rsidRDefault="00740A26" w:rsidP="00C16ABF">
      <w:pPr>
        <w:spacing w:after="0" w:line="240" w:lineRule="auto"/>
      </w:pPr>
      <w:r>
        <w:separator/>
      </w:r>
    </w:p>
  </w:endnote>
  <w:endnote w:type="continuationSeparator" w:id="0">
    <w:p w14:paraId="7856FA39" w14:textId="77777777" w:rsidR="00740A26" w:rsidRDefault="00740A2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A4EF6" w14:textId="77777777" w:rsidR="00740A26" w:rsidRDefault="00740A26" w:rsidP="00C16ABF">
      <w:pPr>
        <w:spacing w:after="0" w:line="240" w:lineRule="auto"/>
      </w:pPr>
      <w:r>
        <w:separator/>
      </w:r>
    </w:p>
  </w:footnote>
  <w:footnote w:type="continuationSeparator" w:id="0">
    <w:p w14:paraId="4AEF6982" w14:textId="77777777" w:rsidR="00740A26" w:rsidRDefault="00740A26" w:rsidP="00C16ABF">
      <w:pPr>
        <w:spacing w:after="0" w:line="240" w:lineRule="auto"/>
      </w:pPr>
      <w:r>
        <w:continuationSeparator/>
      </w:r>
    </w:p>
  </w:footnote>
  <w:footnote w:id="1">
    <w:p w14:paraId="1ABD3AA8" w14:textId="77777777" w:rsidR="009233F3" w:rsidRDefault="009233F3" w:rsidP="009233F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F31467"/>
    <w:multiLevelType w:val="hybridMultilevel"/>
    <w:tmpl w:val="B1EC18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930C39"/>
    <w:multiLevelType w:val="hybridMultilevel"/>
    <w:tmpl w:val="465E017E"/>
    <w:lvl w:ilvl="0" w:tplc="8B5E3EC0">
      <w:start w:val="1"/>
      <w:numFmt w:val="decimal"/>
      <w:lvlText w:val="%1."/>
      <w:lvlJc w:val="left"/>
      <w:pPr>
        <w:ind w:left="720" w:hanging="360"/>
      </w:pPr>
    </w:lvl>
    <w:lvl w:ilvl="1" w:tplc="94F6067E">
      <w:start w:val="1"/>
      <w:numFmt w:val="lowerLetter"/>
      <w:lvlText w:val="%2."/>
      <w:lvlJc w:val="left"/>
      <w:pPr>
        <w:ind w:left="1440" w:hanging="360"/>
      </w:pPr>
    </w:lvl>
    <w:lvl w:ilvl="2" w:tplc="80FA8490">
      <w:start w:val="1"/>
      <w:numFmt w:val="lowerRoman"/>
      <w:lvlText w:val="%3."/>
      <w:lvlJc w:val="right"/>
      <w:pPr>
        <w:ind w:left="2160" w:hanging="180"/>
      </w:pPr>
    </w:lvl>
    <w:lvl w:ilvl="3" w:tplc="1D4A0DD4">
      <w:start w:val="1"/>
      <w:numFmt w:val="decimal"/>
      <w:lvlText w:val="%4."/>
      <w:lvlJc w:val="left"/>
      <w:pPr>
        <w:ind w:left="2880" w:hanging="360"/>
      </w:pPr>
    </w:lvl>
    <w:lvl w:ilvl="4" w:tplc="0068040C">
      <w:start w:val="1"/>
      <w:numFmt w:val="lowerLetter"/>
      <w:lvlText w:val="%5."/>
      <w:lvlJc w:val="left"/>
      <w:pPr>
        <w:ind w:left="3600" w:hanging="360"/>
      </w:pPr>
    </w:lvl>
    <w:lvl w:ilvl="5" w:tplc="B9FA2804">
      <w:start w:val="1"/>
      <w:numFmt w:val="lowerRoman"/>
      <w:lvlText w:val="%6."/>
      <w:lvlJc w:val="right"/>
      <w:pPr>
        <w:ind w:left="4320" w:hanging="180"/>
      </w:pPr>
    </w:lvl>
    <w:lvl w:ilvl="6" w:tplc="8A9E5C8E">
      <w:start w:val="1"/>
      <w:numFmt w:val="decimal"/>
      <w:lvlText w:val="%7."/>
      <w:lvlJc w:val="left"/>
      <w:pPr>
        <w:ind w:left="5040" w:hanging="360"/>
      </w:pPr>
    </w:lvl>
    <w:lvl w:ilvl="7" w:tplc="26FE2EAE">
      <w:start w:val="1"/>
      <w:numFmt w:val="lowerLetter"/>
      <w:lvlText w:val="%8."/>
      <w:lvlJc w:val="left"/>
      <w:pPr>
        <w:ind w:left="5760" w:hanging="360"/>
      </w:pPr>
    </w:lvl>
    <w:lvl w:ilvl="8" w:tplc="5672CAD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6C668B"/>
    <w:multiLevelType w:val="hybridMultilevel"/>
    <w:tmpl w:val="69EAAB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1681226">
    <w:abstractNumId w:val="2"/>
  </w:num>
  <w:num w:numId="2" w16cid:durableId="511577803">
    <w:abstractNumId w:val="0"/>
  </w:num>
  <w:num w:numId="3" w16cid:durableId="484247357">
    <w:abstractNumId w:val="1"/>
  </w:num>
  <w:num w:numId="4" w16cid:durableId="335985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94A"/>
    <w:rsid w:val="00070ED6"/>
    <w:rsid w:val="000742DC"/>
    <w:rsid w:val="00080524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2804"/>
    <w:rsid w:val="000D04B0"/>
    <w:rsid w:val="000D16B5"/>
    <w:rsid w:val="000D3CC8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1638"/>
    <w:rsid w:val="00192F37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61F43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6670"/>
    <w:rsid w:val="003343CF"/>
    <w:rsid w:val="00346FE9"/>
    <w:rsid w:val="0034759A"/>
    <w:rsid w:val="003503F6"/>
    <w:rsid w:val="003530DD"/>
    <w:rsid w:val="003546AF"/>
    <w:rsid w:val="00363F78"/>
    <w:rsid w:val="00393621"/>
    <w:rsid w:val="00395BA4"/>
    <w:rsid w:val="003A0A5B"/>
    <w:rsid w:val="003A1176"/>
    <w:rsid w:val="003C0BAE"/>
    <w:rsid w:val="003C3064"/>
    <w:rsid w:val="003D18A9"/>
    <w:rsid w:val="003D6CE2"/>
    <w:rsid w:val="003E1941"/>
    <w:rsid w:val="003E2FE6"/>
    <w:rsid w:val="003E49D5"/>
    <w:rsid w:val="003F205D"/>
    <w:rsid w:val="003F2974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54EF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44B8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7455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2FD7"/>
    <w:rsid w:val="00617230"/>
    <w:rsid w:val="00621054"/>
    <w:rsid w:val="00621CE1"/>
    <w:rsid w:val="00627FC9"/>
    <w:rsid w:val="00646183"/>
    <w:rsid w:val="00647FA8"/>
    <w:rsid w:val="00650C5F"/>
    <w:rsid w:val="00654934"/>
    <w:rsid w:val="006620D9"/>
    <w:rsid w:val="00665DFB"/>
    <w:rsid w:val="00666DC2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0A26"/>
    <w:rsid w:val="00745302"/>
    <w:rsid w:val="007461D6"/>
    <w:rsid w:val="00746EC8"/>
    <w:rsid w:val="00763BF1"/>
    <w:rsid w:val="00766FD4"/>
    <w:rsid w:val="00769A15"/>
    <w:rsid w:val="0078168C"/>
    <w:rsid w:val="00787C2A"/>
    <w:rsid w:val="00790E27"/>
    <w:rsid w:val="007A4022"/>
    <w:rsid w:val="007A6E6E"/>
    <w:rsid w:val="007C3299"/>
    <w:rsid w:val="007C3BCC"/>
    <w:rsid w:val="007C4546"/>
    <w:rsid w:val="007D40A5"/>
    <w:rsid w:val="007D6E56"/>
    <w:rsid w:val="007F4155"/>
    <w:rsid w:val="0081554D"/>
    <w:rsid w:val="0081707E"/>
    <w:rsid w:val="008449B3"/>
    <w:rsid w:val="008552A2"/>
    <w:rsid w:val="0085747A"/>
    <w:rsid w:val="00877395"/>
    <w:rsid w:val="00884922"/>
    <w:rsid w:val="00885F64"/>
    <w:rsid w:val="008917F9"/>
    <w:rsid w:val="008A45F7"/>
    <w:rsid w:val="008B6B73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B72"/>
    <w:rsid w:val="008F6E29"/>
    <w:rsid w:val="009026B1"/>
    <w:rsid w:val="00916188"/>
    <w:rsid w:val="009233F3"/>
    <w:rsid w:val="00923D7D"/>
    <w:rsid w:val="009508DF"/>
    <w:rsid w:val="00950DAC"/>
    <w:rsid w:val="00954A07"/>
    <w:rsid w:val="00982ECE"/>
    <w:rsid w:val="00984B23"/>
    <w:rsid w:val="00991867"/>
    <w:rsid w:val="00997F14"/>
    <w:rsid w:val="009A78D9"/>
    <w:rsid w:val="009C3E31"/>
    <w:rsid w:val="009C54AE"/>
    <w:rsid w:val="009C788E"/>
    <w:rsid w:val="009D3F3B"/>
    <w:rsid w:val="009D70E0"/>
    <w:rsid w:val="009E0543"/>
    <w:rsid w:val="009E3B41"/>
    <w:rsid w:val="009F3C5C"/>
    <w:rsid w:val="009F4610"/>
    <w:rsid w:val="009F74F5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4174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45918"/>
    <w:rsid w:val="00B607DB"/>
    <w:rsid w:val="00B62DA2"/>
    <w:rsid w:val="00B66529"/>
    <w:rsid w:val="00B75946"/>
    <w:rsid w:val="00B8056E"/>
    <w:rsid w:val="00B819C8"/>
    <w:rsid w:val="00B82308"/>
    <w:rsid w:val="00B90885"/>
    <w:rsid w:val="00BB520A"/>
    <w:rsid w:val="00BC2A8E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3C21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16E0"/>
    <w:rsid w:val="00D26B2C"/>
    <w:rsid w:val="00D352C9"/>
    <w:rsid w:val="00D425B2"/>
    <w:rsid w:val="00D428D6"/>
    <w:rsid w:val="00D552B2"/>
    <w:rsid w:val="00D608D1"/>
    <w:rsid w:val="00D66098"/>
    <w:rsid w:val="00D67FC1"/>
    <w:rsid w:val="00D74119"/>
    <w:rsid w:val="00D7553E"/>
    <w:rsid w:val="00D8075B"/>
    <w:rsid w:val="00D8678B"/>
    <w:rsid w:val="00D97C41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4041"/>
    <w:rsid w:val="00F070AB"/>
    <w:rsid w:val="00F17567"/>
    <w:rsid w:val="00F27A7B"/>
    <w:rsid w:val="00F300DA"/>
    <w:rsid w:val="00F526AF"/>
    <w:rsid w:val="00F53E44"/>
    <w:rsid w:val="00F542E8"/>
    <w:rsid w:val="00F617C3"/>
    <w:rsid w:val="00F61A7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91F6EFD"/>
    <w:rsid w:val="0A8866A2"/>
    <w:rsid w:val="0EB3AC40"/>
    <w:rsid w:val="13025E7E"/>
    <w:rsid w:val="136D2282"/>
    <w:rsid w:val="140293A9"/>
    <w:rsid w:val="159F7F59"/>
    <w:rsid w:val="17BEA03F"/>
    <w:rsid w:val="2029A8F8"/>
    <w:rsid w:val="21B49113"/>
    <w:rsid w:val="22E46293"/>
    <w:rsid w:val="27093D7B"/>
    <w:rsid w:val="279EAB59"/>
    <w:rsid w:val="2FA9BD3E"/>
    <w:rsid w:val="358F6F9F"/>
    <w:rsid w:val="3A446277"/>
    <w:rsid w:val="3B6E729F"/>
    <w:rsid w:val="3CCD6CFE"/>
    <w:rsid w:val="40E56F79"/>
    <w:rsid w:val="410F96CB"/>
    <w:rsid w:val="41D3FC72"/>
    <w:rsid w:val="42BA7D41"/>
    <w:rsid w:val="4355E9F5"/>
    <w:rsid w:val="47C875ED"/>
    <w:rsid w:val="47EF91A1"/>
    <w:rsid w:val="48C01A99"/>
    <w:rsid w:val="50981FA0"/>
    <w:rsid w:val="5169A0C6"/>
    <w:rsid w:val="51A4625B"/>
    <w:rsid w:val="53F02DB0"/>
    <w:rsid w:val="55895710"/>
    <w:rsid w:val="5753CFC3"/>
    <w:rsid w:val="5D7DE799"/>
    <w:rsid w:val="5E589521"/>
    <w:rsid w:val="5E844A1C"/>
    <w:rsid w:val="5F32E057"/>
    <w:rsid w:val="64BF2B85"/>
    <w:rsid w:val="668D578F"/>
    <w:rsid w:val="6B569248"/>
    <w:rsid w:val="6FBEA664"/>
    <w:rsid w:val="778F0E4A"/>
    <w:rsid w:val="7A16B9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FB95B"/>
  <w15:docId w15:val="{3F6AB83A-CB31-444D-8585-CE3EAAD1C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D216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D216E0"/>
  </w:style>
  <w:style w:type="character" w:customStyle="1" w:styleId="spellingerror">
    <w:name w:val="spellingerror"/>
    <w:basedOn w:val="Domylnaczcionkaakapitu"/>
    <w:rsid w:val="00D216E0"/>
  </w:style>
  <w:style w:type="character" w:customStyle="1" w:styleId="eop">
    <w:name w:val="eop"/>
    <w:basedOn w:val="Domylnaczcionkaakapitu"/>
    <w:rsid w:val="00D216E0"/>
  </w:style>
  <w:style w:type="character" w:styleId="Odwoaniedokomentarza">
    <w:name w:val="annotation reference"/>
    <w:basedOn w:val="Domylnaczcionkaakapitu"/>
    <w:uiPriority w:val="99"/>
    <w:semiHidden/>
    <w:unhideWhenUsed/>
    <w:rsid w:val="00D97C4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7C4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7C41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7C4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7C41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2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4BF7D2-5129-470E-A649-EEA86EC7A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B743EF-2F2A-4B84-80AE-A6024EEA003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48FB4A-7B71-44F5-A883-6D54BE93C8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EAC009D-BC42-439B-81B8-7EC6FEA9174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973</Words>
  <Characters>5843</Characters>
  <Application>Microsoft Office Word</Application>
  <DocSecurity>0</DocSecurity>
  <Lines>48</Lines>
  <Paragraphs>13</Paragraphs>
  <ScaleCrop>false</ScaleCrop>
  <Company>Hewlett-Packard Company</Company>
  <LinksUpToDate>false</LinksUpToDate>
  <CharactersWithSpaces>6803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26</cp:revision>
  <cp:lastPrinted>2019-02-06T12:12:00Z</cp:lastPrinted>
  <dcterms:created xsi:type="dcterms:W3CDTF">2020-11-17T19:07:00Z</dcterms:created>
  <dcterms:modified xsi:type="dcterms:W3CDTF">2025-06-27T08:56:00Z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